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18E8D" w14:textId="77777777" w:rsidR="00DA36E8" w:rsidRPr="00487DAC" w:rsidRDefault="00DA36E8"/>
    <w:p w14:paraId="4B669C00" w14:textId="77777777" w:rsidR="00B00B5D" w:rsidRPr="00487DAC" w:rsidRDefault="00B00B5D">
      <w:pPr>
        <w:sectPr w:rsidR="00B00B5D" w:rsidRPr="00487DAC">
          <w:headerReference w:type="default" r:id="rId7"/>
          <w:type w:val="continuous"/>
          <w:pgSz w:w="12240" w:h="15840" w:code="1"/>
          <w:pgMar w:top="2880" w:right="1800" w:bottom="1440" w:left="1800" w:header="720" w:footer="720" w:gutter="0"/>
          <w:cols w:space="720"/>
        </w:sectPr>
      </w:pPr>
    </w:p>
    <w:p w14:paraId="3A7B919A" w14:textId="4D28965B" w:rsidR="00F24842" w:rsidRPr="00487DAC" w:rsidRDefault="008C469B" w:rsidP="00F24842">
      <w:r w:rsidRPr="00487DAC">
        <w:rPr>
          <w:b/>
        </w:rPr>
        <w:t>TO:</w:t>
      </w:r>
      <w:r w:rsidRPr="00487DAC">
        <w:rPr>
          <w:b/>
        </w:rPr>
        <w:tab/>
      </w:r>
      <w:r w:rsidRPr="00487DAC">
        <w:rPr>
          <w:b/>
        </w:rPr>
        <w:tab/>
      </w:r>
      <w:r w:rsidR="00487DAC" w:rsidRPr="00487DAC">
        <w:t>Kourtnee Jinks</w:t>
      </w:r>
      <w:r w:rsidR="00F24842" w:rsidRPr="00487DAC">
        <w:t>, Attorney</w:t>
      </w:r>
    </w:p>
    <w:p w14:paraId="318DA679" w14:textId="77777777" w:rsidR="00F24842" w:rsidRPr="00487DAC" w:rsidRDefault="00F24842" w:rsidP="00F24842">
      <w:pPr>
        <w:ind w:left="1440"/>
      </w:pPr>
      <w:r w:rsidRPr="00487DAC">
        <w:t>Legal Division</w:t>
      </w:r>
    </w:p>
    <w:p w14:paraId="22384E85" w14:textId="77777777" w:rsidR="008C469B" w:rsidRPr="00487DAC" w:rsidRDefault="008C469B" w:rsidP="008C469B">
      <w:pPr>
        <w:tabs>
          <w:tab w:val="left" w:pos="1170"/>
        </w:tabs>
      </w:pPr>
      <w:r w:rsidRPr="00487DAC">
        <w:tab/>
      </w:r>
      <w:r w:rsidRPr="00487DAC">
        <w:tab/>
      </w:r>
    </w:p>
    <w:p w14:paraId="652900A2" w14:textId="6D4DF836" w:rsidR="00F24842" w:rsidRPr="00487DAC" w:rsidRDefault="008C469B" w:rsidP="00F24842">
      <w:r w:rsidRPr="00487DAC">
        <w:rPr>
          <w:b/>
        </w:rPr>
        <w:t>FROM:</w:t>
      </w:r>
      <w:r w:rsidRPr="00487DAC">
        <w:rPr>
          <w:b/>
        </w:rPr>
        <w:tab/>
      </w:r>
      <w:r w:rsidR="00487DAC" w:rsidRPr="00487DAC">
        <w:t>Reginald Tuvilla</w:t>
      </w:r>
      <w:r w:rsidR="00F24842" w:rsidRPr="00487DAC">
        <w:t xml:space="preserve">, </w:t>
      </w:r>
      <w:r w:rsidR="00487DAC" w:rsidRPr="00487DAC">
        <w:t>Infrastructure Analyst</w:t>
      </w:r>
    </w:p>
    <w:p w14:paraId="710A2928" w14:textId="77777777" w:rsidR="008C469B" w:rsidRPr="00487DAC" w:rsidRDefault="00F24842" w:rsidP="00F24842">
      <w:pPr>
        <w:ind w:left="1440"/>
      </w:pPr>
      <w:r w:rsidRPr="00487DAC">
        <w:t>Infrastructure Division</w:t>
      </w:r>
    </w:p>
    <w:p w14:paraId="2DD9C95C" w14:textId="77777777" w:rsidR="00F24842" w:rsidRPr="00487DAC" w:rsidRDefault="00F24842" w:rsidP="00F24842">
      <w:pPr>
        <w:rPr>
          <w:b/>
        </w:rPr>
      </w:pPr>
    </w:p>
    <w:p w14:paraId="170EA292" w14:textId="0B1B765D" w:rsidR="00F24842" w:rsidRPr="00487DAC" w:rsidRDefault="008C469B" w:rsidP="00F24842">
      <w:r w:rsidRPr="00487DAC">
        <w:rPr>
          <w:b/>
        </w:rPr>
        <w:t>DATE:</w:t>
      </w:r>
      <w:r w:rsidRPr="00487DAC">
        <w:rPr>
          <w:b/>
        </w:rPr>
        <w:tab/>
      </w:r>
      <w:r w:rsidR="00487DAC" w:rsidRPr="00487DAC">
        <w:t>December 29, 2020</w:t>
      </w:r>
    </w:p>
    <w:p w14:paraId="277F6DD8" w14:textId="77777777" w:rsidR="0028111B" w:rsidRPr="00487DAC" w:rsidRDefault="0028111B" w:rsidP="008C469B">
      <w:pPr>
        <w:tabs>
          <w:tab w:val="left" w:pos="1170"/>
        </w:tabs>
        <w:spacing w:before="240"/>
      </w:pPr>
    </w:p>
    <w:p w14:paraId="5EA5B0CA" w14:textId="44C86511" w:rsidR="008C469B" w:rsidRPr="00487DAC" w:rsidRDefault="008C469B" w:rsidP="00F24842">
      <w:pPr>
        <w:ind w:left="1440" w:hanging="1440"/>
        <w:rPr>
          <w:b/>
          <w:i/>
          <w:szCs w:val="24"/>
        </w:rPr>
      </w:pPr>
      <w:r w:rsidRPr="00487DAC">
        <w:rPr>
          <w:b/>
        </w:rPr>
        <w:t>RE:</w:t>
      </w:r>
      <w:r w:rsidRPr="00487DAC">
        <w:rPr>
          <w:b/>
        </w:rPr>
        <w:tab/>
      </w:r>
      <w:r w:rsidR="00F24842" w:rsidRPr="00487DAC">
        <w:rPr>
          <w:bCs/>
        </w:rPr>
        <w:t xml:space="preserve">Docket No. </w:t>
      </w:r>
      <w:r w:rsidR="00487DAC" w:rsidRPr="00487DAC">
        <w:rPr>
          <w:bCs/>
        </w:rPr>
        <w:t>50244</w:t>
      </w:r>
      <w:r w:rsidR="00F24842" w:rsidRPr="00487DAC">
        <w:t xml:space="preserve"> – </w:t>
      </w:r>
      <w:r w:rsidR="00F24842" w:rsidRPr="00487DAC">
        <w:rPr>
          <w:i/>
        </w:rPr>
        <w:t>Application of</w:t>
      </w:r>
      <w:r w:rsidR="00F24842" w:rsidRPr="00487DAC">
        <w:rPr>
          <w:i/>
          <w:iCs/>
        </w:rPr>
        <w:t xml:space="preserve"> </w:t>
      </w:r>
      <w:proofErr w:type="spellStart"/>
      <w:r w:rsidR="00487DAC" w:rsidRPr="00487DAC">
        <w:rPr>
          <w:i/>
          <w:iCs/>
        </w:rPr>
        <w:t>Quadvest</w:t>
      </w:r>
      <w:proofErr w:type="spellEnd"/>
      <w:r w:rsidR="00487DAC" w:rsidRPr="00487DAC">
        <w:rPr>
          <w:i/>
          <w:iCs/>
        </w:rPr>
        <w:t>, LP</w:t>
      </w:r>
      <w:r w:rsidR="00F24842" w:rsidRPr="00487DAC">
        <w:rPr>
          <w:i/>
          <w:iCs/>
        </w:rPr>
        <w:t xml:space="preserve"> to </w:t>
      </w:r>
      <w:r w:rsidR="00F24842" w:rsidRPr="00487DAC">
        <w:rPr>
          <w:i/>
        </w:rPr>
        <w:t xml:space="preserve">Amend </w:t>
      </w:r>
      <w:r w:rsidR="00D34FB2">
        <w:rPr>
          <w:i/>
        </w:rPr>
        <w:t>a</w:t>
      </w:r>
      <w:r w:rsidR="00F24842" w:rsidRPr="00487DAC">
        <w:rPr>
          <w:i/>
        </w:rPr>
        <w:t xml:space="preserve"> Certificate of Convenience and Necessity in</w:t>
      </w:r>
      <w:r w:rsidR="00487DAC" w:rsidRPr="00487DAC">
        <w:rPr>
          <w:i/>
        </w:rPr>
        <w:t xml:space="preserve"> Harris</w:t>
      </w:r>
      <w:r w:rsidR="00F24842" w:rsidRPr="00487DAC">
        <w:rPr>
          <w:i/>
        </w:rPr>
        <w:t xml:space="preserve"> County </w:t>
      </w:r>
    </w:p>
    <w:p w14:paraId="157C0D80" w14:textId="77777777" w:rsidR="008C469B" w:rsidRPr="00487DAC" w:rsidRDefault="0028111B" w:rsidP="008C469B">
      <w:pPr>
        <w:tabs>
          <w:tab w:val="left" w:pos="1170"/>
        </w:tabs>
        <w:ind w:left="1170" w:right="-450" w:hanging="1170"/>
      </w:pPr>
      <w:r w:rsidRPr="00487DAC">
        <w:rPr>
          <w:noProof/>
        </w:rPr>
        <mc:AlternateContent>
          <mc:Choice Requires="wps">
            <w:drawing>
              <wp:anchor distT="4294967289" distB="4294967289" distL="114300" distR="114300" simplePos="0" relativeHeight="251658240" behindDoc="0" locked="0" layoutInCell="1" allowOverlap="1" wp14:anchorId="1B36E6CC" wp14:editId="2440F0F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17C38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487DAC">
        <w:tab/>
      </w:r>
    </w:p>
    <w:p w14:paraId="531EB25A" w14:textId="77777777" w:rsidR="00F24842" w:rsidRPr="00487DAC" w:rsidRDefault="00F24842" w:rsidP="00F24842"/>
    <w:p w14:paraId="5BAD1224" w14:textId="733497A5" w:rsidR="00F24842" w:rsidRPr="00487DAC" w:rsidRDefault="00F24842" w:rsidP="00F24842">
      <w:r w:rsidRPr="00487DAC">
        <w:t xml:space="preserve">On </w:t>
      </w:r>
      <w:r w:rsidR="00487DAC" w:rsidRPr="00487DAC">
        <w:t>November 15, 2019</w:t>
      </w:r>
      <w:r w:rsidRPr="00487DAC">
        <w:t xml:space="preserve">, </w:t>
      </w:r>
      <w:proofErr w:type="spellStart"/>
      <w:r w:rsidR="00487DAC" w:rsidRPr="00487DAC">
        <w:t>Quadvest</w:t>
      </w:r>
      <w:proofErr w:type="spellEnd"/>
      <w:r w:rsidR="00487DAC" w:rsidRPr="00487DAC">
        <w:t>, LP</w:t>
      </w:r>
      <w:r w:rsidRPr="00487DAC">
        <w:t xml:space="preserve"> (</w:t>
      </w:r>
      <w:proofErr w:type="spellStart"/>
      <w:r w:rsidR="00487DAC" w:rsidRPr="00487DAC">
        <w:t>Quadvest</w:t>
      </w:r>
      <w:proofErr w:type="spellEnd"/>
      <w:r w:rsidRPr="00487DAC">
        <w:t>)</w:t>
      </w:r>
      <w:r w:rsidRPr="00487DAC">
        <w:rPr>
          <w:i/>
        </w:rPr>
        <w:t xml:space="preserve"> </w:t>
      </w:r>
      <w:r w:rsidRPr="00487DAC">
        <w:t>filed with the Public Utility Commission of Texas (</w:t>
      </w:r>
      <w:r w:rsidRPr="00487DAC">
        <w:rPr>
          <w:bCs/>
        </w:rPr>
        <w:t xml:space="preserve">Commission) an application to amend </w:t>
      </w:r>
      <w:r w:rsidRPr="00487DAC">
        <w:t>its water</w:t>
      </w:r>
      <w:r w:rsidR="00F62C8C">
        <w:t xml:space="preserve"> and sewer</w:t>
      </w:r>
      <w:r w:rsidRPr="00487DAC">
        <w:t xml:space="preserve"> certificate of convenience and necessity (CCN) No</w:t>
      </w:r>
      <w:r w:rsidR="00F62C8C">
        <w:t>s</w:t>
      </w:r>
      <w:r w:rsidRPr="00487DAC">
        <w:t xml:space="preserve">. </w:t>
      </w:r>
      <w:r w:rsidR="00487DAC" w:rsidRPr="00487DAC">
        <w:t>11612</w:t>
      </w:r>
      <w:r w:rsidR="00F62C8C">
        <w:t xml:space="preserve"> and 20952</w:t>
      </w:r>
      <w:r w:rsidRPr="00487DAC">
        <w:t xml:space="preserve"> in </w:t>
      </w:r>
      <w:r w:rsidR="00487DAC" w:rsidRPr="00487DAC">
        <w:t>Harris</w:t>
      </w:r>
      <w:r w:rsidRPr="00487DAC">
        <w:t xml:space="preserve"> County, Texas </w:t>
      </w:r>
      <w:r w:rsidR="006153C5" w:rsidRPr="00487DAC">
        <w:t>under</w:t>
      </w:r>
      <w:r w:rsidRPr="00487DAC">
        <w:t xml:space="preserve"> Texas Water Code (TWC) §§ 13.242 to 13.250 and 16 Texas Administrative Code (TAC) §§ 24.225 to 24.237.</w:t>
      </w:r>
      <w:r w:rsidR="00F62C8C">
        <w:t xml:space="preserve">  On November </w:t>
      </w:r>
      <w:r w:rsidR="002C2828">
        <w:t>3</w:t>
      </w:r>
      <w:r w:rsidR="00F62C8C">
        <w:t xml:space="preserve">, 2020, the </w:t>
      </w:r>
      <w:r w:rsidR="002C2828">
        <w:t xml:space="preserve">requested </w:t>
      </w:r>
      <w:r w:rsidR="00F62C8C">
        <w:t>amendment to the sewer CCN was severed and ordered to be addressed in Docket No. 51431.</w:t>
      </w:r>
    </w:p>
    <w:p w14:paraId="199DDB0D" w14:textId="77777777" w:rsidR="00F24842" w:rsidRPr="004048C0" w:rsidRDefault="00F24842" w:rsidP="00F24842"/>
    <w:p w14:paraId="57E951BF" w14:textId="77777777" w:rsidR="00F24842" w:rsidRPr="00487DAC" w:rsidRDefault="00F24842" w:rsidP="00F24842">
      <w:pPr>
        <w:ind w:left="1440" w:hanging="1440"/>
        <w:rPr>
          <w:b/>
          <w:bCs/>
          <w:u w:val="single"/>
        </w:rPr>
      </w:pPr>
      <w:r w:rsidRPr="00487DAC">
        <w:rPr>
          <w:b/>
          <w:u w:val="single"/>
        </w:rPr>
        <w:t>Background</w:t>
      </w:r>
    </w:p>
    <w:p w14:paraId="2CF1E5ED" w14:textId="52F536A6" w:rsidR="00F24842" w:rsidRPr="00487DAC" w:rsidRDefault="00487DAC" w:rsidP="00F24842">
      <w:pPr>
        <w:rPr>
          <w:shd w:val="clear" w:color="auto" w:fill="FFFFFF"/>
        </w:rPr>
      </w:pPr>
      <w:proofErr w:type="spellStart"/>
      <w:r w:rsidRPr="00487DAC">
        <w:t>Quadvest</w:t>
      </w:r>
      <w:proofErr w:type="spellEnd"/>
      <w:r w:rsidR="00F24842" w:rsidRPr="00487DAC">
        <w:rPr>
          <w:i/>
        </w:rPr>
        <w:t xml:space="preserve"> </w:t>
      </w:r>
      <w:r w:rsidR="00F24842" w:rsidRPr="00487DAC">
        <w:t>is seeking to</w:t>
      </w:r>
      <w:r w:rsidRPr="00487DAC">
        <w:t xml:space="preserve"> </w:t>
      </w:r>
      <w:r w:rsidR="00F24842" w:rsidRPr="00487DAC">
        <w:t>amend a water</w:t>
      </w:r>
      <w:r w:rsidRPr="00487DAC">
        <w:t xml:space="preserve"> </w:t>
      </w:r>
      <w:r w:rsidR="00F24842" w:rsidRPr="00487DAC">
        <w:t xml:space="preserve">CCN for the service area containing approximately </w:t>
      </w:r>
      <w:r w:rsidRPr="00487DAC">
        <w:t xml:space="preserve">51 </w:t>
      </w:r>
      <w:r w:rsidR="00F24842" w:rsidRPr="00487DAC">
        <w:t xml:space="preserve">acres and </w:t>
      </w:r>
      <w:r w:rsidRPr="00487DAC">
        <w:t>0</w:t>
      </w:r>
      <w:r w:rsidR="00F24842" w:rsidRPr="00487DAC">
        <w:t xml:space="preserve"> existing customers. </w:t>
      </w:r>
    </w:p>
    <w:p w14:paraId="570E9142" w14:textId="77777777" w:rsidR="00F24842" w:rsidRPr="004048C0" w:rsidRDefault="00F24842" w:rsidP="00F24842"/>
    <w:p w14:paraId="64E77AD9" w14:textId="77777777" w:rsidR="00F24842" w:rsidRPr="004048C0" w:rsidRDefault="00F24842" w:rsidP="00F24842">
      <w:pPr>
        <w:ind w:left="1440" w:hanging="1440"/>
        <w:rPr>
          <w:b/>
          <w:u w:val="single"/>
        </w:rPr>
      </w:pPr>
      <w:r w:rsidRPr="004048C0">
        <w:rPr>
          <w:b/>
          <w:u w:val="single"/>
        </w:rPr>
        <w:t>Notice</w:t>
      </w:r>
    </w:p>
    <w:p w14:paraId="1F60C9ED" w14:textId="21F030E8" w:rsidR="00F24842" w:rsidRPr="004048C0" w:rsidRDefault="00F24842" w:rsidP="00F24842">
      <w:r w:rsidRPr="004048C0">
        <w:t xml:space="preserve">The comment period ended </w:t>
      </w:r>
      <w:r w:rsidR="009575A0">
        <w:t>April 16, 2020</w:t>
      </w:r>
      <w:r w:rsidRPr="004048C0">
        <w:t>, and no protests or opt-out requests were received.</w:t>
      </w:r>
      <w:r w:rsidR="009E1215">
        <w:t xml:space="preserve">  On November 30, 2020, HMW Special Utility District (HMW) filed a motion to intervene. On December 15, 2020, the ALJ denied HMW’s motion to intervene.</w:t>
      </w:r>
    </w:p>
    <w:p w14:paraId="5F2F3C92" w14:textId="77777777" w:rsidR="00F24842" w:rsidRPr="004048C0" w:rsidRDefault="00F24842" w:rsidP="00F24842"/>
    <w:p w14:paraId="3233A513" w14:textId="77777777" w:rsidR="00F24842" w:rsidRPr="004048C0" w:rsidRDefault="00F24842" w:rsidP="00F24842">
      <w:pPr>
        <w:jc w:val="left"/>
        <w:rPr>
          <w:b/>
          <w:u w:val="single"/>
        </w:rPr>
      </w:pPr>
      <w:r>
        <w:rPr>
          <w:b/>
          <w:u w:val="single"/>
        </w:rPr>
        <w:t>Factors</w:t>
      </w:r>
      <w:r w:rsidRPr="004048C0">
        <w:rPr>
          <w:b/>
          <w:u w:val="single"/>
        </w:rPr>
        <w:t xml:space="preserve"> Considered</w:t>
      </w:r>
    </w:p>
    <w:p w14:paraId="0250A34C" w14:textId="77777777" w:rsidR="00F24842" w:rsidRDefault="00F24842" w:rsidP="00F24842">
      <w:pPr>
        <w:pStyle w:val="BodyText"/>
        <w:spacing w:after="0"/>
        <w:jc w:val="both"/>
        <w:rPr>
          <w:rFonts w:cs="Times New Roman"/>
          <w:b/>
          <w:i/>
        </w:rPr>
      </w:pPr>
      <w:bookmarkStart w:id="0" w:name="_Hlk22797463"/>
      <w:bookmarkStart w:id="1" w:name="_Hlk22816556"/>
      <w:r>
        <w:rPr>
          <w:rFonts w:cs="Times New Roman"/>
        </w:rPr>
        <w:t>TWC</w:t>
      </w:r>
      <w:r w:rsidRPr="00712593">
        <w:rPr>
          <w:rFonts w:cs="Times New Roman"/>
        </w:rPr>
        <w:t xml:space="preserve"> </w:t>
      </w:r>
      <w:r w:rsidRPr="00811124">
        <w:rPr>
          <w:rFonts w:cs="Times New Roman"/>
        </w:rPr>
        <w:t>§§</w:t>
      </w:r>
      <w:r>
        <w:rPr>
          <w:rFonts w:cs="Times New Roman"/>
        </w:rPr>
        <w:t xml:space="preserve"> 13.241 and</w:t>
      </w:r>
      <w:r w:rsidRPr="00811124">
        <w:rPr>
          <w:rFonts w:cs="Times New Roman"/>
        </w:rPr>
        <w:t xml:space="preserve"> 13.246</w:t>
      </w:r>
      <w:r>
        <w:rPr>
          <w:rFonts w:cs="Times New Roman"/>
        </w:rPr>
        <w:t>,</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 24.</w:t>
      </w:r>
      <w:r>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CCN. Therefore, the following criteria were considered:</w:t>
      </w:r>
      <w:bookmarkEnd w:id="0"/>
      <w:r w:rsidRPr="00712593">
        <w:rPr>
          <w:rFonts w:cs="Times New Roman"/>
        </w:rPr>
        <w:cr/>
      </w:r>
    </w:p>
    <w:bookmarkEnd w:id="1"/>
    <w:p w14:paraId="6A954278" w14:textId="77777777" w:rsidR="00F24842" w:rsidRPr="009575A0" w:rsidRDefault="00F24842" w:rsidP="00F24842">
      <w:pPr>
        <w:pStyle w:val="BodyText"/>
        <w:spacing w:after="0"/>
        <w:jc w:val="both"/>
        <w:rPr>
          <w:rFonts w:cs="Times New Roman"/>
        </w:rPr>
      </w:pPr>
      <w:r w:rsidRPr="004048C0">
        <w:rPr>
          <w:rFonts w:cs="Times New Roman"/>
          <w:b/>
          <w:i/>
        </w:rPr>
        <w:t>TWC §</w:t>
      </w:r>
      <w:r>
        <w:rPr>
          <w:rFonts w:cs="Times New Roman"/>
          <w:b/>
          <w:i/>
        </w:rPr>
        <w:t xml:space="preserve"> </w:t>
      </w:r>
      <w:r w:rsidRPr="004048C0">
        <w:rPr>
          <w:rFonts w:cs="Times New Roman"/>
          <w:b/>
          <w:i/>
        </w:rPr>
        <w:t>13.246(c</w:t>
      </w:r>
      <w:r w:rsidRPr="009575A0">
        <w:rPr>
          <w:rFonts w:cs="Times New Roman"/>
          <w:b/>
          <w:i/>
        </w:rPr>
        <w:t>)(1) requires the Commission to consider the adequacy of service currently provided to the requested area.</w:t>
      </w:r>
      <w:r w:rsidRPr="009575A0">
        <w:rPr>
          <w:rFonts w:cs="Times New Roman"/>
        </w:rPr>
        <w:t xml:space="preserve">  </w:t>
      </w:r>
    </w:p>
    <w:p w14:paraId="34F1F595" w14:textId="0D32A11A" w:rsidR="00A25B77" w:rsidRPr="008C2443" w:rsidRDefault="00A25B77" w:rsidP="00A25B77">
      <w:proofErr w:type="spellStart"/>
      <w:r>
        <w:t>Quadvest</w:t>
      </w:r>
      <w:proofErr w:type="spellEnd"/>
      <w:r w:rsidRPr="008C2443">
        <w:rPr>
          <w:i/>
        </w:rPr>
        <w:t xml:space="preserve"> </w:t>
      </w:r>
      <w:r w:rsidRPr="008C2443">
        <w:t xml:space="preserve">has several Texas Commission on Environmental Quality (TCEQ) approved Public Water Systems (PWS). The PWS that will be providing service to the requested area is </w:t>
      </w:r>
      <w:r>
        <w:t>Decker Prairie Rosehill</w:t>
      </w:r>
      <w:r w:rsidRPr="008C2443">
        <w:t>, PWS Identification No. 1</w:t>
      </w:r>
      <w:r>
        <w:t>013703</w:t>
      </w:r>
      <w:r w:rsidRPr="008C2443">
        <w:t xml:space="preserve">. Service is not currently being provided to this area as there are no customers currently in the requested area. </w:t>
      </w:r>
    </w:p>
    <w:p w14:paraId="2B7D1419" w14:textId="77777777" w:rsidR="00F24842" w:rsidRDefault="00F24842" w:rsidP="00F24842">
      <w:pPr>
        <w:jc w:val="left"/>
      </w:pPr>
    </w:p>
    <w:p w14:paraId="5558592C" w14:textId="77777777" w:rsidR="00A25B77" w:rsidRDefault="00F24842" w:rsidP="00A25B77">
      <w:pPr>
        <w:pStyle w:val="NoSpacing"/>
        <w:contextualSpacing/>
        <w:jc w:val="both"/>
        <w:rPr>
          <w:rFonts w:cs="Times New Roman"/>
        </w:rPr>
      </w:pPr>
      <w:r w:rsidRPr="004048C0">
        <w:rPr>
          <w:rFonts w:cs="Times New Roman"/>
          <w:b/>
          <w:i/>
          <w:iCs/>
        </w:rPr>
        <w:t>TWC §</w:t>
      </w:r>
      <w:r>
        <w:rPr>
          <w:rFonts w:cs="Times New Roman"/>
          <w:b/>
          <w:i/>
          <w:iCs/>
        </w:rPr>
        <w:t xml:space="preserve"> </w:t>
      </w:r>
      <w:r w:rsidRPr="004048C0">
        <w:rPr>
          <w:rFonts w:cs="Times New Roman"/>
          <w:b/>
          <w:i/>
          <w:iCs/>
        </w:rPr>
        <w:t xml:space="preserve">13.246(c)(2) requires the </w:t>
      </w:r>
      <w:r>
        <w:rPr>
          <w:rFonts w:cs="Times New Roman"/>
          <w:b/>
          <w:i/>
          <w:iCs/>
        </w:rPr>
        <w:t>C</w:t>
      </w:r>
      <w:r w:rsidRPr="004048C0">
        <w:rPr>
          <w:rFonts w:cs="Times New Roman"/>
          <w:b/>
          <w:i/>
          <w:iCs/>
        </w:rPr>
        <w:t>ommission to consider the need for service in the requested area.</w:t>
      </w:r>
      <w:r w:rsidRPr="004048C0">
        <w:rPr>
          <w:rFonts w:cs="Times New Roman"/>
        </w:rPr>
        <w:t xml:space="preserve">  </w:t>
      </w:r>
    </w:p>
    <w:p w14:paraId="4419FF41" w14:textId="47E6F04C" w:rsidR="00A25B77" w:rsidRDefault="00A25B77" w:rsidP="00A25B77">
      <w:pPr>
        <w:pStyle w:val="NoSpacing"/>
        <w:contextualSpacing/>
        <w:jc w:val="both"/>
        <w:rPr>
          <w:rFonts w:cs="Times New Roman"/>
        </w:rPr>
      </w:pPr>
      <w:r>
        <w:rPr>
          <w:rFonts w:cs="Times New Roman"/>
        </w:rPr>
        <w:t xml:space="preserve">There is a need for service as the property owner is developing a subdivision and has requested service from </w:t>
      </w:r>
      <w:proofErr w:type="spellStart"/>
      <w:r>
        <w:rPr>
          <w:rFonts w:cs="Times New Roman"/>
        </w:rPr>
        <w:t>Qudavest</w:t>
      </w:r>
      <w:proofErr w:type="spellEnd"/>
      <w:r>
        <w:rPr>
          <w:rFonts w:cs="Times New Roman"/>
        </w:rPr>
        <w:t xml:space="preserve"> to serve the future customers.</w:t>
      </w:r>
    </w:p>
    <w:p w14:paraId="64C17D03" w14:textId="77777777" w:rsidR="00F24842" w:rsidRDefault="00F24842" w:rsidP="00F24842">
      <w:pPr>
        <w:pStyle w:val="NoSpacing"/>
        <w:contextualSpacing/>
        <w:jc w:val="both"/>
        <w:rPr>
          <w:rFonts w:cs="Times New Roman"/>
          <w:b/>
          <w:i/>
          <w:iCs/>
        </w:rPr>
      </w:pPr>
    </w:p>
    <w:p w14:paraId="6DE5C6EF" w14:textId="77777777" w:rsidR="00F24842" w:rsidRDefault="00F24842" w:rsidP="00F24842">
      <w:pPr>
        <w:pStyle w:val="NoSpacing"/>
        <w:contextualSpacing/>
        <w:jc w:val="both"/>
        <w:rPr>
          <w:rFonts w:cs="Times New Roman"/>
          <w:iCs/>
        </w:rPr>
      </w:pPr>
      <w:r w:rsidRPr="007511F5">
        <w:rPr>
          <w:rFonts w:cs="Times New Roman"/>
          <w:b/>
          <w:i/>
          <w:iCs/>
        </w:rPr>
        <w:t xml:space="preserve">TWC </w:t>
      </w:r>
      <w:r w:rsidRPr="005C1FB3">
        <w:rPr>
          <w:rFonts w:cs="Times New Roman"/>
          <w:b/>
          <w:i/>
          <w:iCs/>
        </w:rPr>
        <w:t xml:space="preserve">§§ 13.241(b) </w:t>
      </w:r>
      <w:r>
        <w:rPr>
          <w:rFonts w:cs="Times New Roman"/>
          <w:b/>
          <w:i/>
          <w:iCs/>
        </w:rPr>
        <w:t xml:space="preserve">and </w:t>
      </w:r>
      <w:r w:rsidRPr="004048C0">
        <w:rPr>
          <w:rFonts w:cs="Times New Roman"/>
          <w:b/>
          <w:i/>
          <w:iCs/>
        </w:rPr>
        <w:t xml:space="preserve">13.246(c)(3) requires the </w:t>
      </w:r>
      <w:r>
        <w:rPr>
          <w:rFonts w:cs="Times New Roman"/>
          <w:b/>
          <w:i/>
          <w:iCs/>
        </w:rPr>
        <w:t>Commission</w:t>
      </w:r>
      <w:r w:rsidRPr="004048C0">
        <w:rPr>
          <w:rFonts w:cs="Times New Roman"/>
          <w:b/>
          <w:i/>
          <w:iCs/>
        </w:rPr>
        <w:t xml:space="preserve"> to consider the effect of granting an amendment on the recipient</w:t>
      </w:r>
      <w:r>
        <w:rPr>
          <w:rFonts w:cs="Times New Roman"/>
          <w:b/>
          <w:i/>
          <w:iCs/>
        </w:rPr>
        <w:t xml:space="preserve"> </w:t>
      </w:r>
      <w:bookmarkStart w:id="2" w:name="_Hlk22816660"/>
      <w:r w:rsidRPr="00EC1947">
        <w:rPr>
          <w:rFonts w:cs="Times New Roman"/>
          <w:b/>
          <w:i/>
          <w:iCs/>
        </w:rPr>
        <w:t>of the certificate or amendment, on the landowners in the area,</w:t>
      </w:r>
      <w:r w:rsidRPr="004048C0">
        <w:rPr>
          <w:rFonts w:cs="Times New Roman"/>
          <w:b/>
          <w:i/>
          <w:iCs/>
        </w:rPr>
        <w:t xml:space="preserve"> </w:t>
      </w:r>
      <w:bookmarkEnd w:id="2"/>
      <w:r w:rsidRPr="004048C0">
        <w:rPr>
          <w:rFonts w:cs="Times New Roman"/>
          <w:b/>
          <w:i/>
          <w:iCs/>
        </w:rPr>
        <w:t>and on any other retail public utility</w:t>
      </w:r>
      <w:r>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1AB94076" w14:textId="48D73CC7" w:rsidR="00DC6E01" w:rsidRDefault="00DC6E01" w:rsidP="00DC6E01">
      <w:pPr>
        <w:pStyle w:val="CommentText"/>
        <w:tabs>
          <w:tab w:val="left" w:pos="360"/>
        </w:tabs>
        <w:jc w:val="both"/>
        <w:rPr>
          <w:rFonts w:ascii="Times New Roman" w:hAnsi="Times New Roman" w:cs="Times New Roman"/>
          <w:sz w:val="24"/>
          <w:szCs w:val="24"/>
        </w:rPr>
      </w:pPr>
      <w:proofErr w:type="spellStart"/>
      <w:r w:rsidRPr="00E21456">
        <w:rPr>
          <w:rFonts w:ascii="Times New Roman" w:hAnsi="Times New Roman" w:cs="Times New Roman"/>
          <w:sz w:val="24"/>
          <w:szCs w:val="24"/>
        </w:rPr>
        <w:t>Quadvest</w:t>
      </w:r>
      <w:proofErr w:type="spellEnd"/>
      <w:r>
        <w:rPr>
          <w:i/>
        </w:rPr>
        <w:t xml:space="preserve"> </w:t>
      </w:r>
      <w:r>
        <w:rPr>
          <w:rFonts w:ascii="Times New Roman" w:hAnsi="Times New Roman" w:cs="Times New Roman"/>
          <w:sz w:val="24"/>
          <w:szCs w:val="24"/>
        </w:rPr>
        <w:t xml:space="preserve">will be the certificated entity for the requested area and be required to provide adequate and continuous service to the requested area. </w:t>
      </w:r>
    </w:p>
    <w:p w14:paraId="0443803A" w14:textId="2C9AF40F" w:rsidR="00DC6E01" w:rsidRDefault="00DC6E01" w:rsidP="00DC6E01">
      <w:pPr>
        <w:pStyle w:val="CommentText"/>
        <w:tabs>
          <w:tab w:val="left" w:pos="360"/>
        </w:tabs>
        <w:jc w:val="both"/>
        <w:rPr>
          <w:rFonts w:ascii="Times New Roman" w:hAnsi="Times New Roman" w:cs="Times New Roman"/>
          <w:sz w:val="24"/>
          <w:szCs w:val="24"/>
        </w:rPr>
      </w:pPr>
    </w:p>
    <w:p w14:paraId="43FC494F" w14:textId="10C52C42" w:rsidR="00E80CE2" w:rsidRDefault="00E80CE2" w:rsidP="00E80CE2">
      <w:pPr>
        <w:pStyle w:val="CommentText"/>
        <w:tabs>
          <w:tab w:val="left" w:pos="360"/>
        </w:tabs>
        <w:jc w:val="both"/>
        <w:rPr>
          <w:rFonts w:cs="Times New Roman"/>
        </w:rPr>
      </w:pPr>
      <w:r>
        <w:rPr>
          <w:rFonts w:ascii="Times New Roman" w:hAnsi="Times New Roman" w:cs="Times New Roman"/>
          <w:sz w:val="24"/>
          <w:szCs w:val="24"/>
        </w:rPr>
        <w:t>The landowner in the requested area will have a water provider available for the subdivision that is being developed.</w:t>
      </w:r>
      <w:r>
        <w:rPr>
          <w:rFonts w:cs="Times New Roman"/>
        </w:rPr>
        <w:t xml:space="preserve"> </w:t>
      </w:r>
    </w:p>
    <w:p w14:paraId="4F91A5C3" w14:textId="77777777" w:rsidR="00DC6E01" w:rsidRDefault="00DC6E01" w:rsidP="00DC6E01">
      <w:pPr>
        <w:pStyle w:val="CommentText"/>
        <w:tabs>
          <w:tab w:val="left" w:pos="360"/>
        </w:tabs>
        <w:jc w:val="both"/>
        <w:rPr>
          <w:rFonts w:ascii="Times New Roman" w:hAnsi="Times New Roman" w:cs="Times New Roman"/>
          <w:sz w:val="24"/>
          <w:szCs w:val="24"/>
        </w:rPr>
      </w:pPr>
    </w:p>
    <w:p w14:paraId="0F266A55" w14:textId="5D37DDD4" w:rsidR="00A25B77" w:rsidRDefault="00A25B77" w:rsidP="00A25B77">
      <w:pPr>
        <w:pStyle w:val="NoSpacing"/>
        <w:contextualSpacing/>
        <w:jc w:val="both"/>
        <w:rPr>
          <w:rFonts w:cs="Times New Roman"/>
        </w:rPr>
      </w:pPr>
      <w:r w:rsidRPr="007511F5">
        <w:rPr>
          <w:rFonts w:cs="Times New Roman"/>
        </w:rPr>
        <w:t>There will be no effect on any retail public utility servicing the proximate area.</w:t>
      </w:r>
      <w:r>
        <w:rPr>
          <w:rFonts w:cs="Times New Roman"/>
        </w:rPr>
        <w:t xml:space="preserve"> </w:t>
      </w:r>
      <w:r w:rsidR="00E21456" w:rsidRPr="00E21456">
        <w:rPr>
          <w:rFonts w:cs="Times New Roman"/>
        </w:rPr>
        <w:t xml:space="preserve"> </w:t>
      </w:r>
      <w:r w:rsidR="00E21456">
        <w:rPr>
          <w:rFonts w:cs="Times New Roman"/>
        </w:rPr>
        <w:t>All retail public utilities in the proximate area were provided notice of the transaction taking place in this application and did not request to intervene.</w:t>
      </w:r>
    </w:p>
    <w:p w14:paraId="6182FFFF"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79A3B725" w14:textId="77777777" w:rsidR="00F24842" w:rsidRDefault="00F24842" w:rsidP="00F24842">
      <w:pPr>
        <w:rPr>
          <w:b/>
          <w:i/>
          <w:iCs/>
        </w:rPr>
      </w:pPr>
      <w:r w:rsidRPr="007511F5">
        <w:rPr>
          <w:b/>
          <w:i/>
          <w:iCs/>
        </w:rPr>
        <w:t>TWC §</w:t>
      </w:r>
      <w:r>
        <w:rPr>
          <w:b/>
          <w:i/>
          <w:iCs/>
        </w:rPr>
        <w:t xml:space="preserve"> </w:t>
      </w:r>
      <w:r w:rsidRPr="007511F5">
        <w:rPr>
          <w:b/>
          <w:i/>
          <w:iCs/>
        </w:rPr>
        <w:t xml:space="preserve">13.246(c)(4) requires the </w:t>
      </w:r>
      <w:r>
        <w:rPr>
          <w:b/>
          <w:i/>
          <w:iCs/>
        </w:rPr>
        <w:t>C</w:t>
      </w:r>
      <w:r w:rsidRPr="007511F5">
        <w:rPr>
          <w:b/>
          <w:i/>
          <w:iCs/>
        </w:rPr>
        <w:t xml:space="preserve">ommission to consider the ability of the </w:t>
      </w:r>
      <w:r>
        <w:rPr>
          <w:b/>
          <w:i/>
          <w:iCs/>
        </w:rPr>
        <w:t>a</w:t>
      </w:r>
      <w:r w:rsidRPr="007511F5">
        <w:rPr>
          <w:b/>
          <w:i/>
          <w:iCs/>
        </w:rPr>
        <w:t>pplicant to provide adequate service.</w:t>
      </w:r>
      <w:r w:rsidRPr="004048C0">
        <w:rPr>
          <w:b/>
          <w:i/>
          <w:iCs/>
        </w:rPr>
        <w:t xml:space="preserve">  </w:t>
      </w:r>
    </w:p>
    <w:p w14:paraId="13EF46F6" w14:textId="61ACF8B3" w:rsidR="00A25B77" w:rsidRDefault="00A25B77" w:rsidP="00A25B77">
      <w:r w:rsidRPr="008C2443">
        <w:t>The PWS that will be providing service to the requested area is</w:t>
      </w:r>
      <w:r>
        <w:t xml:space="preserve"> Decker Prairie Rosehill</w:t>
      </w:r>
      <w:r w:rsidRPr="008C2443">
        <w:t>, PWS Identification No. 1</w:t>
      </w:r>
      <w:r>
        <w:t>013703</w:t>
      </w:r>
      <w:r w:rsidRPr="008C2443">
        <w:t>.</w:t>
      </w:r>
      <w:r w:rsidR="00631781">
        <w:t xml:space="preserve"> </w:t>
      </w:r>
      <w:proofErr w:type="spellStart"/>
      <w:r w:rsidR="00631781">
        <w:t>Quadvest</w:t>
      </w:r>
      <w:proofErr w:type="spellEnd"/>
      <w:r w:rsidR="00631781">
        <w:t xml:space="preserve"> does not have any violations listed in the TCEQ database. </w:t>
      </w:r>
      <w:proofErr w:type="spellStart"/>
      <w:r>
        <w:t>Quadvest</w:t>
      </w:r>
      <w:proofErr w:type="spellEnd"/>
      <w:r>
        <w:t xml:space="preserve"> has received approval from the TCEQ for the construction of the facilities needed in order to provide service to the requested area.</w:t>
      </w:r>
    </w:p>
    <w:p w14:paraId="185DCE62" w14:textId="77777777" w:rsidR="00F24842" w:rsidRDefault="00F24842" w:rsidP="00F24842">
      <w:r w:rsidRPr="004048C0">
        <w:t xml:space="preserve"> </w:t>
      </w:r>
    </w:p>
    <w:p w14:paraId="61C346CA" w14:textId="77777777" w:rsidR="00F24842" w:rsidRPr="00A25B77" w:rsidRDefault="00F24842" w:rsidP="00F24842">
      <w:pPr>
        <w:pStyle w:val="NoSpacing"/>
        <w:contextualSpacing/>
        <w:jc w:val="both"/>
        <w:rPr>
          <w:rFonts w:cs="Times New Roman"/>
          <w:color w:val="000000" w:themeColor="text1"/>
        </w:rPr>
      </w:pPr>
      <w:r w:rsidRPr="00A25B77">
        <w:rPr>
          <w:rFonts w:cs="Times New Roman"/>
          <w:b/>
          <w:i/>
          <w:iCs/>
        </w:rPr>
        <w:t>TWC § 13.246(c)(5) requires the Commission to consider the feasibility of obtaining service from an adjacent retail public utility.</w:t>
      </w:r>
      <w:r w:rsidRPr="00A25B77">
        <w:rPr>
          <w:rFonts w:cs="Times New Roman"/>
          <w:iCs/>
        </w:rPr>
        <w:t xml:space="preserve">  </w:t>
      </w:r>
      <w:r w:rsidRPr="00A25B77">
        <w:rPr>
          <w:rFonts w:cs="Times New Roman"/>
          <w:color w:val="000000" w:themeColor="text1"/>
        </w:rPr>
        <w:t xml:space="preserve"> </w:t>
      </w:r>
    </w:p>
    <w:p w14:paraId="2A7E179D" w14:textId="547AC01D" w:rsidR="00617D6D" w:rsidRDefault="00617D6D" w:rsidP="00617D6D">
      <w:pPr>
        <w:jc w:val="left"/>
        <w:rPr>
          <w:szCs w:val="24"/>
        </w:rPr>
      </w:pPr>
      <w:proofErr w:type="spellStart"/>
      <w:r w:rsidRPr="00987269">
        <w:t>Quadvest</w:t>
      </w:r>
      <w:proofErr w:type="spellEnd"/>
      <w:r>
        <w:rPr>
          <w:i/>
        </w:rPr>
        <w:t xml:space="preserve"> </w:t>
      </w:r>
      <w:r>
        <w:t xml:space="preserve">received a request for service for the requested area from the landowner. </w:t>
      </w:r>
      <w:proofErr w:type="spellStart"/>
      <w:r>
        <w:t>Quadvest</w:t>
      </w:r>
      <w:proofErr w:type="spellEnd"/>
      <w:r>
        <w:rPr>
          <w:i/>
        </w:rPr>
        <w:t xml:space="preserve"> </w:t>
      </w:r>
      <w:r>
        <w:t xml:space="preserve">has approved TCEQ plans to build facilities in the requested area to serve future customers and will have </w:t>
      </w:r>
      <w:proofErr w:type="gramStart"/>
      <w:r>
        <w:t>sufficient</w:t>
      </w:r>
      <w:proofErr w:type="gramEnd"/>
      <w:r>
        <w:t xml:space="preserve"> capacity to serve the area. </w:t>
      </w:r>
      <w:r>
        <w:rPr>
          <w:color w:val="000000"/>
          <w:szCs w:val="24"/>
        </w:rPr>
        <w:t>Therefore, it is not feasible to obtain service from an adjacent retail public utility.</w:t>
      </w:r>
      <w:r>
        <w:rPr>
          <w:szCs w:val="24"/>
        </w:rPr>
        <w:t xml:space="preserve"> </w:t>
      </w:r>
    </w:p>
    <w:p w14:paraId="0428FA2C" w14:textId="77777777" w:rsidR="00617D6D" w:rsidRDefault="00617D6D" w:rsidP="00617D6D">
      <w:pPr>
        <w:jc w:val="left"/>
        <w:rPr>
          <w:szCs w:val="24"/>
        </w:rPr>
      </w:pPr>
    </w:p>
    <w:p w14:paraId="209DE272" w14:textId="3AD751D1" w:rsidR="00A25B77" w:rsidRDefault="00A25B77" w:rsidP="00A25B77">
      <w:pPr>
        <w:pStyle w:val="NoSpacing"/>
        <w:jc w:val="both"/>
        <w:rPr>
          <w:rFonts w:cs="Times New Roman"/>
        </w:rPr>
      </w:pPr>
      <w:r>
        <w:rPr>
          <w:rFonts w:cs="Times New Roman"/>
        </w:rPr>
        <w:t>There is one</w:t>
      </w:r>
      <w:r w:rsidRPr="00972997">
        <w:rPr>
          <w:rFonts w:cs="Times New Roman"/>
        </w:rPr>
        <w:t xml:space="preserve"> utilit</w:t>
      </w:r>
      <w:r>
        <w:rPr>
          <w:rFonts w:cs="Times New Roman"/>
        </w:rPr>
        <w:t>y</w:t>
      </w:r>
      <w:r w:rsidRPr="00972997">
        <w:rPr>
          <w:rFonts w:cs="Times New Roman"/>
        </w:rPr>
        <w:t xml:space="preserve"> </w:t>
      </w:r>
      <w:r w:rsidR="0058440A">
        <w:rPr>
          <w:rFonts w:cs="Times New Roman"/>
        </w:rPr>
        <w:t xml:space="preserve">(HMW) </w:t>
      </w:r>
      <w:r w:rsidRPr="00972997">
        <w:rPr>
          <w:rFonts w:cs="Times New Roman"/>
        </w:rPr>
        <w:t>within 1/2 mile from the proposed area</w:t>
      </w:r>
      <w:r>
        <w:rPr>
          <w:rFonts w:cs="Times New Roman"/>
        </w:rPr>
        <w:t>. Service was not requested from the utility for the proposed subdivision</w:t>
      </w:r>
      <w:r w:rsidRPr="00972997">
        <w:rPr>
          <w:rFonts w:cs="Times New Roman"/>
        </w:rPr>
        <w:t>.</w:t>
      </w:r>
      <w:r w:rsidR="0058440A">
        <w:rPr>
          <w:rFonts w:cs="Times New Roman"/>
        </w:rPr>
        <w:t xml:space="preserve"> On December 13, 2019, a petition from the landowner to remove the requested area from HMW’s water CCN No. 10342 in Harris County was granted in Docket No. 49280.</w:t>
      </w:r>
      <w:r w:rsidR="0058440A" w:rsidRPr="003C4E18">
        <w:rPr>
          <w:rStyle w:val="FootnoteReference"/>
          <w:vertAlign w:val="superscript"/>
        </w:rPr>
        <w:footnoteReference w:id="1"/>
      </w:r>
    </w:p>
    <w:p w14:paraId="0781D392" w14:textId="77777777" w:rsidR="00F24842" w:rsidRPr="00707EB4" w:rsidRDefault="00F24842" w:rsidP="00F24842">
      <w:pPr>
        <w:pStyle w:val="NoSpacing"/>
        <w:jc w:val="both"/>
        <w:rPr>
          <w:rFonts w:cs="Times New Roman"/>
          <w:iCs/>
          <w:highlight w:val="yellow"/>
        </w:rPr>
      </w:pPr>
    </w:p>
    <w:p w14:paraId="1A9E4E1A" w14:textId="77777777" w:rsidR="00F24842" w:rsidRPr="002010B3" w:rsidRDefault="00F24842" w:rsidP="00F24842">
      <w:pPr>
        <w:rPr>
          <w:rFonts w:eastAsiaTheme="minorHAnsi"/>
        </w:rPr>
      </w:pPr>
      <w:r w:rsidRPr="002010B3">
        <w:rPr>
          <w:b/>
          <w:i/>
        </w:rPr>
        <w:t xml:space="preserve">TWC § 13.246(c)(6) requires the Commission to consider the financial ability of the applicant to pay for facilities necessary to provide continuous and adequate service. </w:t>
      </w:r>
      <w:r w:rsidRPr="002010B3">
        <w:t xml:space="preserve"> </w:t>
      </w:r>
    </w:p>
    <w:p w14:paraId="2D9AAA24" w14:textId="77777777" w:rsidR="002010B3" w:rsidRPr="002010B3" w:rsidRDefault="002010B3" w:rsidP="002010B3">
      <w:pPr>
        <w:rPr>
          <w:rFonts w:eastAsiaTheme="minorHAnsi"/>
          <w:color w:val="000000" w:themeColor="text1"/>
          <w:szCs w:val="24"/>
        </w:rPr>
      </w:pPr>
      <w:r w:rsidRPr="002010B3">
        <w:rPr>
          <w:rFonts w:eastAsiaTheme="minorHAnsi"/>
          <w:color w:val="000000" w:themeColor="text1"/>
          <w:szCs w:val="24"/>
        </w:rPr>
        <w:t xml:space="preserve">Staff </w:t>
      </w:r>
      <w:r w:rsidRPr="002010B3">
        <w:rPr>
          <w:rFonts w:eastAsiaTheme="minorHAnsi"/>
          <w:szCs w:val="24"/>
        </w:rPr>
        <w:t xml:space="preserve">Witness </w:t>
      </w:r>
      <w:r w:rsidRPr="002010B3">
        <w:rPr>
          <w:rFonts w:eastAsiaTheme="majorEastAsia"/>
          <w:szCs w:val="24"/>
        </w:rPr>
        <w:t>Fred Bednarski III</w:t>
      </w:r>
      <w:r w:rsidRPr="002010B3">
        <w:rPr>
          <w:rFonts w:eastAsiaTheme="minorHAnsi"/>
          <w:szCs w:val="24"/>
        </w:rPr>
        <w:t xml:space="preserve">, Financial </w:t>
      </w:r>
      <w:r w:rsidRPr="002010B3">
        <w:rPr>
          <w:rFonts w:eastAsiaTheme="minorHAnsi"/>
          <w:color w:val="000000" w:themeColor="text1"/>
          <w:szCs w:val="24"/>
        </w:rPr>
        <w:t>Analyst in the Rate Regulation Division, provides the following analysis for the Commission’s review and decisions.</w:t>
      </w:r>
    </w:p>
    <w:p w14:paraId="217DFD53" w14:textId="77777777" w:rsidR="002010B3" w:rsidRPr="002010B3" w:rsidRDefault="002010B3" w:rsidP="002010B3">
      <w:pPr>
        <w:ind w:left="360"/>
        <w:rPr>
          <w:rFonts w:eastAsiaTheme="minorHAnsi"/>
          <w:color w:val="000000" w:themeColor="text1"/>
          <w:szCs w:val="24"/>
        </w:rPr>
      </w:pPr>
    </w:p>
    <w:p w14:paraId="796C0F3F" w14:textId="31A448CE" w:rsidR="002010B3" w:rsidRPr="002010B3" w:rsidRDefault="002010B3" w:rsidP="002010B3">
      <w:pPr>
        <w:rPr>
          <w:rFonts w:eastAsiaTheme="minorHAnsi"/>
          <w:color w:val="000000" w:themeColor="text1"/>
          <w:szCs w:val="24"/>
        </w:rPr>
      </w:pPr>
      <w:r w:rsidRPr="002010B3">
        <w:rPr>
          <w:rFonts w:eastAsiaTheme="minorHAnsi"/>
          <w:color w:val="000000" w:themeColor="text1"/>
          <w:szCs w:val="24"/>
        </w:rPr>
        <w:lastRenderedPageBreak/>
        <w:t>The review addresses the financial ability and stability requirements in TWC §13.246(c)(6) and the related financial assurance provisions in 16 TAC §24.11 pertaining to</w:t>
      </w:r>
      <w:r>
        <w:rPr>
          <w:rFonts w:eastAsiaTheme="minorHAnsi"/>
          <w:color w:val="000000" w:themeColor="text1"/>
          <w:szCs w:val="24"/>
        </w:rPr>
        <w:t xml:space="preserve"> </w:t>
      </w:r>
      <w:proofErr w:type="spellStart"/>
      <w:r>
        <w:rPr>
          <w:rFonts w:eastAsiaTheme="minorHAnsi"/>
          <w:color w:val="000000" w:themeColor="text1"/>
          <w:szCs w:val="24"/>
        </w:rPr>
        <w:t>Quadvest</w:t>
      </w:r>
      <w:proofErr w:type="spellEnd"/>
      <w:r w:rsidRPr="002010B3">
        <w:rPr>
          <w:rFonts w:eastAsiaTheme="minorHAnsi"/>
          <w:color w:val="000000" w:themeColor="text1"/>
          <w:szCs w:val="24"/>
        </w:rPr>
        <w:t xml:space="preserve">. The conclusions are based on information provided prior to the date of this memorandum and may not reflect any changes in </w:t>
      </w:r>
      <w:proofErr w:type="spellStart"/>
      <w:r>
        <w:rPr>
          <w:rFonts w:eastAsiaTheme="minorHAnsi"/>
          <w:color w:val="000000" w:themeColor="text1"/>
          <w:szCs w:val="24"/>
        </w:rPr>
        <w:t>Quadvest</w:t>
      </w:r>
      <w:r w:rsidRPr="002010B3">
        <w:rPr>
          <w:rFonts w:eastAsiaTheme="minorHAnsi"/>
          <w:color w:val="000000" w:themeColor="text1"/>
          <w:szCs w:val="24"/>
        </w:rPr>
        <w:t>’s</w:t>
      </w:r>
      <w:proofErr w:type="spellEnd"/>
      <w:r w:rsidRPr="002010B3">
        <w:rPr>
          <w:rFonts w:eastAsiaTheme="minorHAnsi"/>
          <w:color w:val="000000" w:themeColor="text1"/>
          <w:szCs w:val="24"/>
        </w:rPr>
        <w:t xml:space="preserve"> status </w:t>
      </w:r>
      <w:proofErr w:type="gramStart"/>
      <w:r w:rsidRPr="002010B3">
        <w:rPr>
          <w:rFonts w:eastAsiaTheme="minorHAnsi"/>
          <w:color w:val="000000" w:themeColor="text1"/>
          <w:szCs w:val="24"/>
        </w:rPr>
        <w:t>subsequent to</w:t>
      </w:r>
      <w:proofErr w:type="gramEnd"/>
      <w:r w:rsidRPr="002010B3">
        <w:rPr>
          <w:rFonts w:eastAsiaTheme="minorHAnsi"/>
          <w:color w:val="000000" w:themeColor="text1"/>
          <w:szCs w:val="24"/>
        </w:rPr>
        <w:t xml:space="preserve"> this review. </w:t>
      </w:r>
    </w:p>
    <w:p w14:paraId="4191E9A2" w14:textId="77777777" w:rsidR="002010B3" w:rsidRPr="002010B3" w:rsidRDefault="002010B3" w:rsidP="002010B3">
      <w:pPr>
        <w:ind w:left="360"/>
        <w:rPr>
          <w:rFonts w:eastAsiaTheme="minorHAnsi"/>
          <w:color w:val="000000" w:themeColor="text1"/>
          <w:szCs w:val="24"/>
        </w:rPr>
      </w:pPr>
    </w:p>
    <w:p w14:paraId="622654E4" w14:textId="34897BE1" w:rsidR="00AE0EB3" w:rsidRDefault="00AE0EB3" w:rsidP="00AE0EB3">
      <w:pPr>
        <w:contextualSpacing/>
        <w:rPr>
          <w:szCs w:val="24"/>
        </w:rPr>
      </w:pPr>
      <w:r w:rsidRPr="00623FD6">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 24.11.  </w:t>
      </w:r>
      <w:proofErr w:type="spellStart"/>
      <w:r>
        <w:rPr>
          <w:szCs w:val="24"/>
        </w:rPr>
        <w:t>Quadvest</w:t>
      </w:r>
      <w:proofErr w:type="spellEnd"/>
      <w:r w:rsidRPr="00623FD6">
        <w:rPr>
          <w:szCs w:val="24"/>
        </w:rPr>
        <w:t xml:space="preserve"> must demonstrate that it meets one of the five leverage tests under 16 TAC § 24.11(e)(2) as well as an operations test under 16 TAC § 24.11(e)(3).  </w:t>
      </w:r>
    </w:p>
    <w:p w14:paraId="7393A97C" w14:textId="77777777" w:rsidR="00AE0EB3" w:rsidRPr="00413FD2" w:rsidRDefault="00AE0EB3" w:rsidP="00AE0EB3">
      <w:pPr>
        <w:contextualSpacing/>
        <w:rPr>
          <w:szCs w:val="24"/>
        </w:rPr>
      </w:pPr>
    </w:p>
    <w:p w14:paraId="02D9E127" w14:textId="12468481" w:rsidR="00AE0EB3" w:rsidRPr="009F2585" w:rsidRDefault="00AE0EB3" w:rsidP="00AE0EB3">
      <w:pPr>
        <w:contextualSpacing/>
        <w:rPr>
          <w:szCs w:val="24"/>
        </w:rPr>
      </w:pPr>
      <w:proofErr w:type="spellStart"/>
      <w:r w:rsidRPr="009F2585">
        <w:rPr>
          <w:szCs w:val="24"/>
        </w:rPr>
        <w:t>Quadvest</w:t>
      </w:r>
      <w:proofErr w:type="spellEnd"/>
      <w:r w:rsidRPr="009F2585">
        <w:rPr>
          <w:rFonts w:eastAsia="Calibri"/>
          <w:color w:val="000000" w:themeColor="text1"/>
          <w:szCs w:val="24"/>
        </w:rPr>
        <w:t xml:space="preserve"> meets the second leverage test under 16 TAC § 24.11(e)(2)(B).  The financial statement included in confidential Attachment FB-1 reports a debt service coverage ratio that is more than 1.25.  A debt service coverage ratio more than 1.25 indicates financial stability and financial and managerial capability.  </w:t>
      </w:r>
      <w:r w:rsidRPr="009F2585">
        <w:rPr>
          <w:szCs w:val="24"/>
        </w:rPr>
        <w:t xml:space="preserve">  </w:t>
      </w:r>
    </w:p>
    <w:p w14:paraId="7B9F463E" w14:textId="77777777" w:rsidR="00AE0EB3" w:rsidRPr="009F2585" w:rsidRDefault="00AE0EB3" w:rsidP="00AE0EB3">
      <w:pPr>
        <w:ind w:left="2160"/>
        <w:contextualSpacing/>
        <w:rPr>
          <w:rFonts w:eastAsia="Calibri"/>
          <w:szCs w:val="24"/>
        </w:rPr>
      </w:pPr>
    </w:p>
    <w:p w14:paraId="2856B7C1" w14:textId="4F096863" w:rsidR="00AE0EB3" w:rsidRPr="00413FD2" w:rsidRDefault="00AE0EB3" w:rsidP="00AE0EB3">
      <w:pPr>
        <w:rPr>
          <w:rFonts w:eastAsia="Calibri"/>
          <w:color w:val="000000"/>
          <w:szCs w:val="24"/>
        </w:rPr>
      </w:pPr>
      <w:proofErr w:type="spellStart"/>
      <w:r w:rsidRPr="009F2585">
        <w:rPr>
          <w:szCs w:val="24"/>
        </w:rPr>
        <w:t>Quadvest</w:t>
      </w:r>
      <w:proofErr w:type="spellEnd"/>
      <w:r w:rsidRPr="009F2585">
        <w:rPr>
          <w:rFonts w:eastAsia="Calibri"/>
          <w:color w:val="000000"/>
          <w:szCs w:val="24"/>
        </w:rPr>
        <w:t xml:space="preserve"> meets the operations test specified in 16 TAC § 24.11(e)(3), which requires an owner or operator to demonstrate </w:t>
      </w:r>
      <w:proofErr w:type="gramStart"/>
      <w:r w:rsidRPr="009F2585">
        <w:rPr>
          <w:rFonts w:eastAsia="Calibri"/>
          <w:color w:val="000000"/>
          <w:szCs w:val="24"/>
        </w:rPr>
        <w:t>sufficient</w:t>
      </w:r>
      <w:proofErr w:type="gramEnd"/>
      <w:r w:rsidRPr="009F2585">
        <w:rPr>
          <w:rFonts w:eastAsia="Calibri"/>
          <w:color w:val="000000"/>
          <w:szCs w:val="24"/>
        </w:rPr>
        <w:t xml:space="preserve"> availab</w:t>
      </w:r>
      <w:bookmarkStart w:id="3" w:name="_GoBack"/>
      <w:bookmarkEnd w:id="3"/>
      <w:r w:rsidRPr="009F2585">
        <w:rPr>
          <w:rFonts w:eastAsia="Calibri"/>
          <w:color w:val="000000"/>
          <w:szCs w:val="24"/>
        </w:rPr>
        <w:t xml:space="preserve">le cash to cover any projected operations and maintenance shortages during the first five years of operations.  </w:t>
      </w:r>
      <w:proofErr w:type="spellStart"/>
      <w:r w:rsidRPr="009F2585">
        <w:rPr>
          <w:szCs w:val="24"/>
        </w:rPr>
        <w:t>Quadvest</w:t>
      </w:r>
      <w:proofErr w:type="spellEnd"/>
      <w:r w:rsidRPr="009F2585">
        <w:rPr>
          <w:rFonts w:eastAsia="Calibri"/>
          <w:color w:val="000000"/>
          <w:szCs w:val="24"/>
        </w:rPr>
        <w:t xml:space="preserve"> submitted projected financial statements associated with the provision of water service and the funding of necessary capital improvements for five years for the requested area.  The statements indicate cash flow shortages as submitted in confidential attachment FB-1.  Although </w:t>
      </w:r>
      <w:proofErr w:type="spellStart"/>
      <w:r w:rsidRPr="009F2585">
        <w:rPr>
          <w:szCs w:val="24"/>
        </w:rPr>
        <w:t>Quadvest</w:t>
      </w:r>
      <w:proofErr w:type="spellEnd"/>
      <w:r w:rsidRPr="009F2585">
        <w:rPr>
          <w:rFonts w:eastAsia="Calibri"/>
          <w:color w:val="000000"/>
          <w:szCs w:val="24"/>
        </w:rPr>
        <w:t xml:space="preserve"> projects cash flow shortages to serve the requested area, the financial statements indicate that the Applicant generates </w:t>
      </w:r>
      <w:proofErr w:type="gramStart"/>
      <w:r w:rsidRPr="009F2585">
        <w:rPr>
          <w:rFonts w:eastAsia="Calibri"/>
          <w:color w:val="000000"/>
          <w:szCs w:val="24"/>
        </w:rPr>
        <w:t>sufficient</w:t>
      </w:r>
      <w:proofErr w:type="gramEnd"/>
      <w:r w:rsidRPr="009F2585">
        <w:rPr>
          <w:rFonts w:eastAsia="Calibri"/>
          <w:color w:val="000000"/>
          <w:szCs w:val="24"/>
        </w:rPr>
        <w:t xml:space="preserve"> annual net income and maintains a sufficient cash balance to cover the projected annual shortages.  </w:t>
      </w:r>
      <w:proofErr w:type="gramStart"/>
      <w:r w:rsidRPr="009F2585">
        <w:rPr>
          <w:rFonts w:eastAsia="Calibri"/>
          <w:color w:val="000000"/>
          <w:szCs w:val="24"/>
        </w:rPr>
        <w:t>Sufficient</w:t>
      </w:r>
      <w:proofErr w:type="gramEnd"/>
      <w:r w:rsidRPr="009F2585">
        <w:rPr>
          <w:rFonts w:eastAsia="Calibri"/>
          <w:color w:val="000000"/>
          <w:szCs w:val="24"/>
        </w:rPr>
        <w:t xml:space="preserve"> cash balances to cover projected annual shortages indicates financial stability and financial and managerial capability.</w:t>
      </w:r>
      <w:r w:rsidRPr="00EA49C9">
        <w:rPr>
          <w:rFonts w:eastAsia="Calibri"/>
          <w:color w:val="000000"/>
          <w:szCs w:val="24"/>
        </w:rPr>
        <w:t xml:space="preserve">   </w:t>
      </w:r>
    </w:p>
    <w:p w14:paraId="03C5A4FA" w14:textId="0E0F9C72" w:rsidR="00F24842" w:rsidRPr="00707EB4" w:rsidRDefault="00F24842" w:rsidP="002010B3">
      <w:pPr>
        <w:rPr>
          <w:rFonts w:eastAsiaTheme="minorHAnsi"/>
          <w:color w:val="000000" w:themeColor="text1"/>
          <w:highlight w:val="yellow"/>
        </w:rPr>
      </w:pPr>
    </w:p>
    <w:p w14:paraId="5056CF01" w14:textId="77777777" w:rsidR="00F24842" w:rsidRPr="002010B3" w:rsidRDefault="00F24842" w:rsidP="00F24842">
      <w:pPr>
        <w:rPr>
          <w:rFonts w:eastAsiaTheme="minorHAnsi"/>
        </w:rPr>
      </w:pPr>
      <w:r w:rsidRPr="002010B3">
        <w:rPr>
          <w:b/>
          <w:i/>
        </w:rPr>
        <w:t xml:space="preserve">TWC § 13.246(d) allows the Commission to require an applicant to provide a bond or other financial assurance in a form and amount specified by the Commission to ensure that continuous and adequate utility service is provided. </w:t>
      </w:r>
    </w:p>
    <w:p w14:paraId="2BCD20D5" w14:textId="486E9D4F" w:rsidR="002010B3" w:rsidRPr="004C0C27" w:rsidRDefault="002010B3" w:rsidP="002010B3">
      <w:pPr>
        <w:pStyle w:val="BodyText"/>
        <w:spacing w:after="0"/>
        <w:jc w:val="both"/>
        <w:rPr>
          <w:rFonts w:cs="Times New Roman"/>
          <w:color w:val="2E74B5" w:themeColor="accent5" w:themeShade="BF"/>
        </w:rPr>
      </w:pPr>
      <w:r w:rsidRPr="004C0C27">
        <w:t xml:space="preserve">Based on the financial and managerial review of the application and the recommendation of Fred Bednarski, </w:t>
      </w:r>
      <w:proofErr w:type="spellStart"/>
      <w:r>
        <w:t>Quadvest</w:t>
      </w:r>
      <w:proofErr w:type="spellEnd"/>
      <w:r w:rsidRPr="004C0C27">
        <w:rPr>
          <w:rFonts w:cs="Times New Roman"/>
        </w:rPr>
        <w:t xml:space="preserve"> meet</w:t>
      </w:r>
      <w:r w:rsidR="00617D6D">
        <w:rPr>
          <w:rFonts w:cs="Times New Roman"/>
        </w:rPr>
        <w:t>s</w:t>
      </w:r>
      <w:r w:rsidRPr="004C0C27">
        <w:rPr>
          <w:rFonts w:cs="Times New Roman"/>
        </w:rPr>
        <w:t xml:space="preserve"> the financial tests.  Therefore, no additional financial assurance is needed.</w:t>
      </w:r>
    </w:p>
    <w:p w14:paraId="7351DA1A" w14:textId="77777777" w:rsidR="00F24842" w:rsidRPr="00D529C6" w:rsidRDefault="00F24842" w:rsidP="00F24842">
      <w:pPr>
        <w:pStyle w:val="ListParagraph"/>
        <w:spacing w:after="0"/>
        <w:ind w:firstLine="0"/>
        <w:jc w:val="both"/>
        <w:rPr>
          <w:rFonts w:cs="Times New Roman"/>
          <w:bCs/>
          <w:iCs/>
        </w:rPr>
      </w:pPr>
    </w:p>
    <w:p w14:paraId="26291973" w14:textId="77777777" w:rsidR="00F24842" w:rsidRDefault="00F24842" w:rsidP="00F24842">
      <w:pPr>
        <w:pStyle w:val="ListParagraph"/>
        <w:spacing w:after="0"/>
        <w:ind w:firstLine="0"/>
        <w:jc w:val="both"/>
        <w:rPr>
          <w:rFonts w:cs="Times New Roman"/>
        </w:rPr>
      </w:pPr>
      <w:r w:rsidRPr="004048C0">
        <w:rPr>
          <w:rFonts w:cs="Times New Roman"/>
          <w:b/>
          <w:i/>
        </w:rPr>
        <w:t>TWC §§</w:t>
      </w:r>
      <w:r>
        <w:rPr>
          <w:rFonts w:cs="Times New Roman"/>
          <w:b/>
          <w:i/>
        </w:rPr>
        <w:t xml:space="preserve"> </w:t>
      </w:r>
      <w:r w:rsidRPr="004048C0">
        <w:rPr>
          <w:rFonts w:cs="Times New Roman"/>
          <w:b/>
          <w:i/>
        </w:rPr>
        <w:t>13.246</w:t>
      </w:r>
      <w:r>
        <w:rPr>
          <w:rFonts w:cs="Times New Roman"/>
          <w:b/>
          <w:i/>
        </w:rPr>
        <w:t>(c)</w:t>
      </w:r>
      <w:r w:rsidRPr="004048C0">
        <w:rPr>
          <w:rFonts w:cs="Times New Roman"/>
          <w:b/>
          <w:i/>
        </w:rPr>
        <w:t xml:space="preserve">(7) and (9) require the </w:t>
      </w:r>
      <w:r>
        <w:rPr>
          <w:rFonts w:cs="Times New Roman"/>
          <w:b/>
          <w:i/>
        </w:rPr>
        <w:t>C</w:t>
      </w:r>
      <w:r w:rsidRPr="004048C0">
        <w:rPr>
          <w:rFonts w:cs="Times New Roman"/>
          <w:b/>
          <w:i/>
        </w:rPr>
        <w:t>ommission to consider the environmental integrity and the effect on the land to be included in the certificate.</w:t>
      </w:r>
      <w:r w:rsidRPr="004048C0">
        <w:rPr>
          <w:rFonts w:cs="Times New Roman"/>
        </w:rPr>
        <w:t xml:space="preserve">  </w:t>
      </w:r>
    </w:p>
    <w:p w14:paraId="6FBD881D" w14:textId="68C2299F" w:rsidR="00617D6D" w:rsidRDefault="00617D6D" w:rsidP="00617D6D">
      <w:pPr>
        <w:pStyle w:val="ListParagraph"/>
        <w:spacing w:after="0"/>
        <w:ind w:firstLine="0"/>
        <w:jc w:val="both"/>
        <w:rPr>
          <w:rFonts w:cs="Times New Roman"/>
          <w:color w:val="000000" w:themeColor="text1"/>
        </w:rPr>
      </w:pPr>
      <w:r w:rsidRPr="004048C0">
        <w:rPr>
          <w:rFonts w:cs="Times New Roman"/>
        </w:rPr>
        <w:t xml:space="preserve">The environmental integrity of the land will be </w:t>
      </w:r>
      <w:r>
        <w:rPr>
          <w:rFonts w:cs="Times New Roman"/>
        </w:rPr>
        <w:t xml:space="preserve">minimally </w:t>
      </w:r>
      <w:r w:rsidRPr="004048C0">
        <w:rPr>
          <w:rFonts w:cs="Times New Roman"/>
        </w:rPr>
        <w:t>affected</w:t>
      </w:r>
      <w:r>
        <w:rPr>
          <w:rFonts w:cs="Times New Roman"/>
        </w:rPr>
        <w:t xml:space="preserve"> as the water plant and distribution lines are constructed to provide service to the requested area</w:t>
      </w:r>
      <w:r w:rsidRPr="004048C0">
        <w:rPr>
          <w:rFonts w:cs="Times New Roman"/>
          <w:color w:val="000000" w:themeColor="text1"/>
        </w:rPr>
        <w:t>.</w:t>
      </w:r>
    </w:p>
    <w:p w14:paraId="5C047974" w14:textId="5FE45536" w:rsidR="00F24842" w:rsidRPr="004048C0" w:rsidRDefault="00F24842" w:rsidP="00F24842">
      <w:pPr>
        <w:pStyle w:val="ListParagraph"/>
        <w:spacing w:after="0"/>
        <w:ind w:firstLine="0"/>
        <w:jc w:val="both"/>
        <w:rPr>
          <w:rFonts w:cs="Times New Roman"/>
        </w:rPr>
      </w:pPr>
    </w:p>
    <w:p w14:paraId="32B4509A" w14:textId="77777777" w:rsidR="00F24842" w:rsidRPr="00E862DD" w:rsidRDefault="00F24842" w:rsidP="00F24842">
      <w:pPr>
        <w:pStyle w:val="NoSpacing"/>
        <w:contextualSpacing/>
        <w:jc w:val="both"/>
        <w:rPr>
          <w:rFonts w:cs="Times New Roman"/>
          <w:b/>
          <w:i/>
        </w:rPr>
      </w:pPr>
      <w:r w:rsidRPr="00E862DD">
        <w:rPr>
          <w:rFonts w:cs="Times New Roman"/>
          <w:b/>
          <w:i/>
        </w:rPr>
        <w:t xml:space="preserve">TWC § 13.246(c)(8) requires the Commission to consider the probable improvement in service or lowering of cost to consumers.  </w:t>
      </w:r>
    </w:p>
    <w:p w14:paraId="67DFD22E" w14:textId="75BB91B0" w:rsidR="002010B3" w:rsidRDefault="002010B3" w:rsidP="002010B3">
      <w:pPr>
        <w:pStyle w:val="NoSpacing"/>
        <w:jc w:val="both"/>
        <w:rPr>
          <w:rFonts w:cs="Times New Roman"/>
          <w:color w:val="000000" w:themeColor="text1"/>
        </w:rPr>
      </w:pPr>
      <w:r>
        <w:t xml:space="preserve">There will be an improvement of service as </w:t>
      </w:r>
      <w:r w:rsidR="00FB3FDE">
        <w:t xml:space="preserve">water </w:t>
      </w:r>
      <w:r>
        <w:t>service is not currently available in the requested area</w:t>
      </w:r>
      <w:r w:rsidR="00987269">
        <w:t xml:space="preserve">. </w:t>
      </w:r>
      <w:proofErr w:type="spellStart"/>
      <w:r w:rsidR="00987269">
        <w:t>Quadvest</w:t>
      </w:r>
      <w:proofErr w:type="spellEnd"/>
      <w:r w:rsidR="00987269">
        <w:t xml:space="preserve"> is an existing Investor Owned Utility and plans to use the</w:t>
      </w:r>
      <w:r w:rsidR="00E21456">
        <w:t xml:space="preserve"> currently </w:t>
      </w:r>
      <w:r w:rsidR="00987269">
        <w:t>approved</w:t>
      </w:r>
      <w:r w:rsidR="00E21456">
        <w:t xml:space="preserve"> rates</w:t>
      </w:r>
      <w:r w:rsidR="00987269">
        <w:t xml:space="preserve"> </w:t>
      </w:r>
      <w:r w:rsidR="00E21456">
        <w:t>from</w:t>
      </w:r>
      <w:r w:rsidR="00987269">
        <w:t xml:space="preserve"> Docket No. 47910.</w:t>
      </w:r>
    </w:p>
    <w:p w14:paraId="2CA37E12" w14:textId="77777777" w:rsidR="00F24842" w:rsidRPr="00E862DD" w:rsidRDefault="00F24842" w:rsidP="00F24842">
      <w:pPr>
        <w:pStyle w:val="NoSpacing"/>
        <w:jc w:val="both"/>
        <w:rPr>
          <w:rFonts w:cs="Times New Roman"/>
        </w:rPr>
      </w:pPr>
    </w:p>
    <w:p w14:paraId="17284E56" w14:textId="018A825F" w:rsidR="00F24842" w:rsidRPr="00E862DD" w:rsidRDefault="0034502C" w:rsidP="00F24842">
      <w:pPr>
        <w:pStyle w:val="NoSpacing"/>
        <w:jc w:val="both"/>
        <w:rPr>
          <w:rFonts w:cs="Times New Roman"/>
        </w:rPr>
      </w:pPr>
      <w:r w:rsidRPr="00E862DD">
        <w:t xml:space="preserve">Based on the mapping review by </w:t>
      </w:r>
      <w:r w:rsidR="00E862DD" w:rsidRPr="00E862DD">
        <w:t>Tracy Montes</w:t>
      </w:r>
      <w:r w:rsidRPr="00E862DD">
        <w:t>,</w:t>
      </w:r>
      <w:r w:rsidR="00FE5966" w:rsidRPr="00E862DD">
        <w:t xml:space="preserve"> Infrastructure Division,</w:t>
      </w:r>
      <w:r w:rsidRPr="00E862DD">
        <w:t xml:space="preserve"> the financial and managerial review by </w:t>
      </w:r>
      <w:r w:rsidR="00E862DD" w:rsidRPr="00E862DD">
        <w:t>Fred Bednarski</w:t>
      </w:r>
      <w:r w:rsidRPr="00E862DD">
        <w:t xml:space="preserve">, </w:t>
      </w:r>
      <w:r w:rsidR="00FE5966" w:rsidRPr="00E862DD">
        <w:t xml:space="preserve">Rate Regulation Division, </w:t>
      </w:r>
      <w:r w:rsidRPr="00E862DD">
        <w:t xml:space="preserve">and my technical and managerial review, </w:t>
      </w:r>
      <w:r w:rsidR="00B00B5D" w:rsidRPr="00E862DD">
        <w:t>I</w:t>
      </w:r>
      <w:r w:rsidRPr="00E862DD">
        <w:t xml:space="preserve"> </w:t>
      </w:r>
      <w:r w:rsidR="00F24842" w:rsidRPr="00E862DD">
        <w:rPr>
          <w:rFonts w:cs="Times New Roman"/>
        </w:rPr>
        <w:t xml:space="preserve">recommend that </w:t>
      </w:r>
      <w:proofErr w:type="spellStart"/>
      <w:r w:rsidR="00E862DD" w:rsidRPr="00E862DD">
        <w:rPr>
          <w:rFonts w:cs="Times New Roman"/>
        </w:rPr>
        <w:t>Quadvest</w:t>
      </w:r>
      <w:proofErr w:type="spellEnd"/>
      <w:r w:rsidR="00F24842" w:rsidRPr="00E862DD">
        <w:rPr>
          <w:rFonts w:cs="Times New Roman"/>
          <w:i/>
        </w:rPr>
        <w:t xml:space="preserve"> </w:t>
      </w:r>
      <w:proofErr w:type="spellStart"/>
      <w:r w:rsidR="00733994" w:rsidRPr="009F2585">
        <w:rPr>
          <w:rFonts w:cs="Times New Roman"/>
          <w:iCs/>
        </w:rPr>
        <w:t>supstantially</w:t>
      </w:r>
      <w:proofErr w:type="spellEnd"/>
      <w:r w:rsidR="00733994" w:rsidRPr="009F2585">
        <w:rPr>
          <w:rFonts w:cs="Times New Roman"/>
          <w:iCs/>
        </w:rPr>
        <w:t xml:space="preserve"> </w:t>
      </w:r>
      <w:r w:rsidR="00F24842" w:rsidRPr="00E862DD">
        <w:rPr>
          <w:rFonts w:cs="Times New Roman"/>
        </w:rPr>
        <w:t xml:space="preserve">meets the statutory requirements </w:t>
      </w:r>
      <w:r w:rsidR="00F24842" w:rsidRPr="00E862DD">
        <w:rPr>
          <w:rFonts w:cs="Times New Roman"/>
        </w:rPr>
        <w:lastRenderedPageBreak/>
        <w:t>of Texas Water Code Chapter 13 and the Commission's Chapter 24 rules and regulations</w:t>
      </w:r>
      <w:r w:rsidR="00733994">
        <w:rPr>
          <w:rFonts w:cs="Times New Roman"/>
        </w:rPr>
        <w:t xml:space="preserve"> related to amending a CC</w:t>
      </w:r>
      <w:r w:rsidR="00572A6E">
        <w:rPr>
          <w:rFonts w:cs="Times New Roman"/>
        </w:rPr>
        <w:t>N</w:t>
      </w:r>
      <w:r w:rsidR="00F24842" w:rsidRPr="00E862DD">
        <w:rPr>
          <w:rFonts w:cs="Times New Roman"/>
        </w:rPr>
        <w:t>, is capable of providing continuous and adequate service and approving this application to</w:t>
      </w:r>
      <w:r w:rsidR="00E862DD" w:rsidRPr="00E862DD">
        <w:rPr>
          <w:rFonts w:cs="Times New Roman"/>
        </w:rPr>
        <w:t xml:space="preserve"> </w:t>
      </w:r>
      <w:r w:rsidR="00F24842" w:rsidRPr="00E862DD">
        <w:rPr>
          <w:rFonts w:cs="Times New Roman"/>
        </w:rPr>
        <w:t>amend a wate</w:t>
      </w:r>
      <w:r w:rsidR="00E862DD" w:rsidRPr="00E862DD">
        <w:rPr>
          <w:rFonts w:cs="Times New Roman"/>
        </w:rPr>
        <w:t>r</w:t>
      </w:r>
      <w:r w:rsidR="00F24842" w:rsidRPr="00E862DD">
        <w:rPr>
          <w:rFonts w:cs="Times New Roman"/>
        </w:rPr>
        <w:t xml:space="preserve"> CCN No.</w:t>
      </w:r>
      <w:r w:rsidR="00E862DD" w:rsidRPr="00E862DD">
        <w:rPr>
          <w:rFonts w:cs="Times New Roman"/>
        </w:rPr>
        <w:t xml:space="preserve"> 11612</w:t>
      </w:r>
      <w:r w:rsidR="00F24842" w:rsidRPr="00E862DD">
        <w:rPr>
          <w:rFonts w:cs="Times New Roman"/>
        </w:rPr>
        <w:t xml:space="preserve"> is necessary for the service, accommodation, convenience and safety of the public.</w:t>
      </w:r>
    </w:p>
    <w:p w14:paraId="0051EBE6" w14:textId="77777777" w:rsidR="00F24842" w:rsidRPr="00E862DD" w:rsidRDefault="00F24842" w:rsidP="00F24842">
      <w:pPr>
        <w:pStyle w:val="NoSpacing"/>
        <w:jc w:val="both"/>
        <w:rPr>
          <w:rFonts w:cs="Times New Roman"/>
        </w:rPr>
      </w:pPr>
      <w:r w:rsidRPr="00E862DD">
        <w:rPr>
          <w:rFonts w:cs="Times New Roman"/>
        </w:rPr>
        <w:t xml:space="preserve">  </w:t>
      </w:r>
    </w:p>
    <w:p w14:paraId="61D381F0" w14:textId="16BACB17" w:rsidR="00F24842" w:rsidRPr="00E862DD" w:rsidRDefault="002010B3" w:rsidP="00F24842">
      <w:pPr>
        <w:pStyle w:val="NoSpacing"/>
        <w:jc w:val="both"/>
        <w:rPr>
          <w:rFonts w:cs="Times New Roman"/>
        </w:rPr>
      </w:pPr>
      <w:r>
        <w:rPr>
          <w:rFonts w:cs="Times New Roman"/>
          <w:noProof/>
        </w:rPr>
        <w:t>Quadvest</w:t>
      </w:r>
      <w:r w:rsidR="00F24842" w:rsidRPr="00E862DD">
        <w:rPr>
          <w:rFonts w:cs="Times New Roman"/>
        </w:rPr>
        <w:t xml:space="preserve"> consented to the attached map, tariff</w:t>
      </w:r>
      <w:r w:rsidR="00FE5966" w:rsidRPr="00E862DD">
        <w:rPr>
          <w:rFonts w:cs="Times New Roman"/>
        </w:rPr>
        <w:t>,</w:t>
      </w:r>
      <w:r w:rsidR="00F24842" w:rsidRPr="00E862DD">
        <w:rPr>
          <w:rFonts w:cs="Times New Roman"/>
        </w:rPr>
        <w:t xml:space="preserve"> and certificate on </w:t>
      </w:r>
      <w:r w:rsidR="00E862DD" w:rsidRPr="00E862DD">
        <w:rPr>
          <w:rFonts w:cs="Times New Roman"/>
        </w:rPr>
        <w:t>December 22, 2020</w:t>
      </w:r>
      <w:r w:rsidR="00F24842" w:rsidRPr="00E862DD">
        <w:rPr>
          <w:rFonts w:cs="Times New Roman"/>
        </w:rPr>
        <w:t>.</w:t>
      </w:r>
    </w:p>
    <w:p w14:paraId="70173759" w14:textId="77777777" w:rsidR="00F24842" w:rsidRPr="00E862DD" w:rsidRDefault="00F24842" w:rsidP="00F24842">
      <w:pPr>
        <w:pStyle w:val="NoSpacing"/>
        <w:jc w:val="both"/>
        <w:rPr>
          <w:rFonts w:cs="Times New Roman"/>
        </w:rPr>
      </w:pPr>
    </w:p>
    <w:p w14:paraId="0D7D751F" w14:textId="5F056E1A" w:rsidR="002010B3" w:rsidRPr="005D41FF" w:rsidRDefault="002010B3" w:rsidP="002010B3">
      <w:bookmarkStart w:id="4" w:name="_Hlk53565049"/>
      <w:r>
        <w:rPr>
          <w:rFonts w:eastAsia="Calibri"/>
        </w:rPr>
        <w:t>Based</w:t>
      </w:r>
      <w:r w:rsidRPr="004048C0">
        <w:rPr>
          <w:rFonts w:eastAsia="Calibri"/>
        </w:rPr>
        <w:t xml:space="preserve"> on the above information, </w:t>
      </w:r>
      <w:r>
        <w:rPr>
          <w:rFonts w:eastAsia="Calibri"/>
        </w:rPr>
        <w:t>I</w:t>
      </w:r>
      <w:r w:rsidRPr="004048C0">
        <w:rPr>
          <w:rFonts w:eastAsia="Calibri"/>
        </w:rPr>
        <w:t xml:space="preserve"> </w:t>
      </w:r>
      <w:bookmarkEnd w:id="4"/>
      <w:r w:rsidRPr="004048C0">
        <w:rPr>
          <w:rFonts w:eastAsia="Calibri"/>
        </w:rPr>
        <w:t xml:space="preserve">recommend </w:t>
      </w:r>
      <w:r>
        <w:rPr>
          <w:rFonts w:eastAsia="Calibri"/>
        </w:rPr>
        <w:t xml:space="preserve">the Commission </w:t>
      </w:r>
      <w:r w:rsidRPr="00B06FB3">
        <w:t>approv</w:t>
      </w:r>
      <w:r>
        <w:t>e</w:t>
      </w:r>
      <w:r w:rsidRPr="00B06FB3">
        <w:t xml:space="preserve"> the application</w:t>
      </w:r>
      <w:r>
        <w:t xml:space="preserve">, </w:t>
      </w:r>
      <w:r w:rsidRPr="004048C0">
        <w:rPr>
          <w:rFonts w:eastAsia="Calibri"/>
        </w:rPr>
        <w:t xml:space="preserve">issue an order and provide </w:t>
      </w:r>
      <w:r w:rsidRPr="00972997">
        <w:rPr>
          <w:rFonts w:eastAsia="Calibri"/>
        </w:rPr>
        <w:t xml:space="preserve">the attached map, tariff, and certificate to </w:t>
      </w:r>
      <w:proofErr w:type="spellStart"/>
      <w:r>
        <w:rPr>
          <w:rFonts w:eastAsia="Calibri"/>
        </w:rPr>
        <w:t>Quadvest</w:t>
      </w:r>
      <w:proofErr w:type="spellEnd"/>
      <w:r>
        <w:rPr>
          <w:rFonts w:eastAsia="Calibri"/>
        </w:rPr>
        <w:t xml:space="preserve"> LP</w:t>
      </w:r>
      <w:r w:rsidRPr="00972997">
        <w:rPr>
          <w:rFonts w:eastAsia="Calibri"/>
        </w:rPr>
        <w:t xml:space="preserve">. I further recommend that </w:t>
      </w:r>
      <w:proofErr w:type="spellStart"/>
      <w:r>
        <w:t>Quadvest</w:t>
      </w:r>
      <w:proofErr w:type="spellEnd"/>
      <w:r w:rsidRPr="00972997">
        <w:rPr>
          <w:i/>
        </w:rPr>
        <w:t xml:space="preserve"> </w:t>
      </w:r>
      <w:r w:rsidRPr="00972997">
        <w:t>file certified copies of the CCN maps along with a written description of the CCN service area in the county clerk’s office pursuant to TWC §§ 13.257 (r)-(s).</w:t>
      </w:r>
    </w:p>
    <w:p w14:paraId="7EA1AB55"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6B276" w14:textId="77777777" w:rsidR="00905A8E" w:rsidRDefault="00905A8E">
      <w:r>
        <w:separator/>
      </w:r>
    </w:p>
  </w:endnote>
  <w:endnote w:type="continuationSeparator" w:id="0">
    <w:p w14:paraId="22635FC5" w14:textId="77777777" w:rsidR="00905A8E" w:rsidRDefault="00905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00B38" w14:textId="77777777" w:rsidR="00905A8E" w:rsidRDefault="00905A8E">
      <w:r>
        <w:separator/>
      </w:r>
    </w:p>
  </w:footnote>
  <w:footnote w:type="continuationSeparator" w:id="0">
    <w:p w14:paraId="6BDC7AC4" w14:textId="77777777" w:rsidR="00905A8E" w:rsidRDefault="00905A8E">
      <w:r>
        <w:continuationSeparator/>
      </w:r>
    </w:p>
  </w:footnote>
  <w:footnote w:id="1">
    <w:p w14:paraId="44DA1F8E" w14:textId="7F470099" w:rsidR="0058440A" w:rsidRDefault="0058440A" w:rsidP="0058440A">
      <w:pPr>
        <w:pStyle w:val="FootnoteText"/>
        <w:spacing w:after="120"/>
        <w:ind w:firstLine="720"/>
      </w:pPr>
      <w:r w:rsidRPr="00723F5C">
        <w:rPr>
          <w:rStyle w:val="FootnoteReference"/>
          <w:vertAlign w:val="superscript"/>
        </w:rPr>
        <w:footnoteRef/>
      </w:r>
      <w:r>
        <w:t xml:space="preserve"> </w:t>
      </w:r>
      <w:r>
        <w:rPr>
          <w:i/>
          <w:iCs/>
        </w:rPr>
        <w:t xml:space="preserve">Petition of </w:t>
      </w:r>
      <w:proofErr w:type="spellStart"/>
      <w:r>
        <w:rPr>
          <w:i/>
          <w:iCs/>
        </w:rPr>
        <w:t>Previllage</w:t>
      </w:r>
      <w:proofErr w:type="spellEnd"/>
      <w:r>
        <w:rPr>
          <w:i/>
          <w:iCs/>
        </w:rPr>
        <w:t>, LLC to Amend HMW Special Utility District’s Water Certificate of Convenience and Necessity in Harris County by Expedited Release</w:t>
      </w:r>
      <w:r>
        <w:t>, Docket No. 49280, Order at 6 (Dec. 13, 2019)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67806" w14:textId="77777777" w:rsidR="00DA36E8" w:rsidRDefault="00DA36E8">
    <w:pPr>
      <w:pStyle w:val="Header"/>
      <w:jc w:val="center"/>
      <w:rPr>
        <w:b/>
        <w:i/>
        <w:sz w:val="38"/>
      </w:rPr>
    </w:pPr>
    <w:r>
      <w:rPr>
        <w:b/>
        <w:i/>
        <w:sz w:val="38"/>
      </w:rPr>
      <w:t>Public Utility Commission of Texas</w:t>
    </w:r>
  </w:p>
  <w:p w14:paraId="7C378A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9CFB22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1EE9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A8E"/>
    <w:rsid w:val="0003619D"/>
    <w:rsid w:val="0007462B"/>
    <w:rsid w:val="00083072"/>
    <w:rsid w:val="000D3D7E"/>
    <w:rsid w:val="00116570"/>
    <w:rsid w:val="001F3D60"/>
    <w:rsid w:val="002010B3"/>
    <w:rsid w:val="002726B5"/>
    <w:rsid w:val="0028111B"/>
    <w:rsid w:val="002C2828"/>
    <w:rsid w:val="0034502C"/>
    <w:rsid w:val="004249AC"/>
    <w:rsid w:val="00487DAC"/>
    <w:rsid w:val="00555FD1"/>
    <w:rsid w:val="00567893"/>
    <w:rsid w:val="00572A6E"/>
    <w:rsid w:val="005768DE"/>
    <w:rsid w:val="0058440A"/>
    <w:rsid w:val="00604DC3"/>
    <w:rsid w:val="006153C5"/>
    <w:rsid w:val="00617D6D"/>
    <w:rsid w:val="0062241B"/>
    <w:rsid w:val="00631781"/>
    <w:rsid w:val="00691E4C"/>
    <w:rsid w:val="00707EB4"/>
    <w:rsid w:val="00733994"/>
    <w:rsid w:val="007E4EE0"/>
    <w:rsid w:val="008135AD"/>
    <w:rsid w:val="008262FF"/>
    <w:rsid w:val="008C469B"/>
    <w:rsid w:val="00905A8E"/>
    <w:rsid w:val="0091083F"/>
    <w:rsid w:val="009575A0"/>
    <w:rsid w:val="00987269"/>
    <w:rsid w:val="009E1215"/>
    <w:rsid w:val="009F2585"/>
    <w:rsid w:val="00A25B77"/>
    <w:rsid w:val="00A7691E"/>
    <w:rsid w:val="00AE0EB3"/>
    <w:rsid w:val="00B00B5D"/>
    <w:rsid w:val="00B22F02"/>
    <w:rsid w:val="00B36C2A"/>
    <w:rsid w:val="00B56DD2"/>
    <w:rsid w:val="00BE4223"/>
    <w:rsid w:val="00BE42B6"/>
    <w:rsid w:val="00C14F75"/>
    <w:rsid w:val="00D34FB2"/>
    <w:rsid w:val="00D529C6"/>
    <w:rsid w:val="00D96EBD"/>
    <w:rsid w:val="00DA36E8"/>
    <w:rsid w:val="00DC6E01"/>
    <w:rsid w:val="00E21456"/>
    <w:rsid w:val="00E21B7B"/>
    <w:rsid w:val="00E44E14"/>
    <w:rsid w:val="00E6234B"/>
    <w:rsid w:val="00E80CE2"/>
    <w:rsid w:val="00E862DD"/>
    <w:rsid w:val="00EA5690"/>
    <w:rsid w:val="00EF521D"/>
    <w:rsid w:val="00F24842"/>
    <w:rsid w:val="00F30CC5"/>
    <w:rsid w:val="00F62C8C"/>
    <w:rsid w:val="00FA52C1"/>
    <w:rsid w:val="00FB3FDE"/>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13F0B"/>
  <w15:chartTrackingRefBased/>
  <w15:docId w15:val="{241A1F35-75DE-480F-A6D5-A4A7EF551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rsid w:val="00F24842"/>
    <w:rPr>
      <w:rFonts w:ascii="Comic Sans MS" w:eastAsiaTheme="minorHAnsi" w:hAnsi="Comic Sans MS" w:cstheme="minorBidi"/>
    </w:rPr>
  </w:style>
  <w:style w:type="character" w:styleId="CommentReference">
    <w:name w:val="annotation reference"/>
    <w:basedOn w:val="DefaultParagraphFont"/>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FootnoteReference">
    <w:name w:val="footnote reference"/>
    <w:rsid w:val="0058440A"/>
  </w:style>
  <w:style w:type="paragraph" w:styleId="FootnoteText">
    <w:name w:val="footnote text"/>
    <w:basedOn w:val="Normal"/>
    <w:link w:val="FootnoteTextChar"/>
    <w:semiHidden/>
    <w:unhideWhenUsed/>
    <w:rsid w:val="0058440A"/>
    <w:rPr>
      <w:rFonts w:eastAsiaTheme="minorHAnsi" w:cstheme="minorBidi"/>
      <w:sz w:val="20"/>
    </w:rPr>
  </w:style>
  <w:style w:type="character" w:customStyle="1" w:styleId="FootnoteTextChar">
    <w:name w:val="Footnote Text Char"/>
    <w:basedOn w:val="DefaultParagraphFont"/>
    <w:link w:val="FootnoteText"/>
    <w:semiHidden/>
    <w:rsid w:val="0058440A"/>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350">
      <w:bodyDiv w:val="1"/>
      <w:marLeft w:val="0"/>
      <w:marRight w:val="0"/>
      <w:marTop w:val="0"/>
      <w:marBottom w:val="0"/>
      <w:divBdr>
        <w:top w:val="none" w:sz="0" w:space="0" w:color="auto"/>
        <w:left w:val="none" w:sz="0" w:space="0" w:color="auto"/>
        <w:bottom w:val="none" w:sz="0" w:space="0" w:color="auto"/>
        <w:right w:val="none" w:sz="0" w:space="0" w:color="auto"/>
      </w:divBdr>
    </w:div>
    <w:div w:id="346491794">
      <w:bodyDiv w:val="1"/>
      <w:marLeft w:val="0"/>
      <w:marRight w:val="0"/>
      <w:marTop w:val="0"/>
      <w:marBottom w:val="0"/>
      <w:divBdr>
        <w:top w:val="none" w:sz="0" w:space="0" w:color="auto"/>
        <w:left w:val="none" w:sz="0" w:space="0" w:color="auto"/>
        <w:bottom w:val="none" w:sz="0" w:space="0" w:color="auto"/>
        <w:right w:val="none" w:sz="0" w:space="0" w:color="auto"/>
      </w:divBdr>
    </w:div>
    <w:div w:id="519929764">
      <w:bodyDiv w:val="1"/>
      <w:marLeft w:val="0"/>
      <w:marRight w:val="0"/>
      <w:marTop w:val="0"/>
      <w:marBottom w:val="0"/>
      <w:divBdr>
        <w:top w:val="none" w:sz="0" w:space="0" w:color="auto"/>
        <w:left w:val="none" w:sz="0" w:space="0" w:color="auto"/>
        <w:bottom w:val="none" w:sz="0" w:space="0" w:color="auto"/>
        <w:right w:val="none" w:sz="0" w:space="0" w:color="auto"/>
      </w:divBdr>
    </w:div>
    <w:div w:id="605229771">
      <w:bodyDiv w:val="1"/>
      <w:marLeft w:val="0"/>
      <w:marRight w:val="0"/>
      <w:marTop w:val="0"/>
      <w:marBottom w:val="0"/>
      <w:divBdr>
        <w:top w:val="none" w:sz="0" w:space="0" w:color="auto"/>
        <w:left w:val="none" w:sz="0" w:space="0" w:color="auto"/>
        <w:bottom w:val="none" w:sz="0" w:space="0" w:color="auto"/>
        <w:right w:val="none" w:sz="0" w:space="0" w:color="auto"/>
      </w:divBdr>
    </w:div>
    <w:div w:id="769007136">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arris\AppData\Local\Microsoft\Windows\INetCache\Content.Outlook\0NU8QG9C\CCN%20Final%20Rec%20Memo%20Draft%20-%20Infrastructure%20Divis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Final Rec Memo Draft - Infrastructure Division</Template>
  <TotalTime>6</TotalTime>
  <Pages>4</Pages>
  <Words>1313</Words>
  <Characters>7220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Tuvilla, Reginald</dc:creator>
  <cp:keywords/>
  <cp:lastModifiedBy>Asher, Rashmin</cp:lastModifiedBy>
  <cp:revision>3</cp:revision>
  <cp:lastPrinted>2014-10-31T15:06:00Z</cp:lastPrinted>
  <dcterms:created xsi:type="dcterms:W3CDTF">2020-12-29T02:07:00Z</dcterms:created>
  <dcterms:modified xsi:type="dcterms:W3CDTF">2020-12-29T18:41:00Z</dcterms:modified>
</cp:coreProperties>
</file>